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BE359" w14:textId="5D3B810E" w:rsidR="00F27395" w:rsidRDefault="00F27395" w:rsidP="00F27395">
      <w:pPr>
        <w:pStyle w:val="NoSpacing"/>
      </w:pPr>
      <w:r>
        <w:rPr>
          <w:u w:val="single"/>
        </w:rPr>
        <w:t>Philip GEFFREY(S)</w:t>
      </w:r>
      <w:r>
        <w:t xml:space="preserve">      </w:t>
      </w:r>
      <w:r>
        <w:t>(d.1</w:t>
      </w:r>
      <w:r>
        <w:t>508</w:t>
      </w:r>
      <w:r>
        <w:t>)</w:t>
      </w:r>
    </w:p>
    <w:p w14:paraId="5C7D7E09" w14:textId="77777777" w:rsidR="00F27395" w:rsidRDefault="00F27395" w:rsidP="00F27395">
      <w:pPr>
        <w:pStyle w:val="NoSpacing"/>
      </w:pPr>
      <w:r>
        <w:t xml:space="preserve">Rector of </w:t>
      </w:r>
      <w:proofErr w:type="spellStart"/>
      <w:r>
        <w:t>Coreley</w:t>
      </w:r>
      <w:proofErr w:type="spellEnd"/>
      <w:r>
        <w:t>, Shropshire.</w:t>
      </w:r>
    </w:p>
    <w:p w14:paraId="5558FBA8" w14:textId="77777777" w:rsidR="00F27395" w:rsidRDefault="00F27395" w:rsidP="00F27395">
      <w:pPr>
        <w:pStyle w:val="NoSpacing"/>
      </w:pPr>
    </w:p>
    <w:p w14:paraId="51BB3472" w14:textId="77777777" w:rsidR="00F27395" w:rsidRDefault="00F27395" w:rsidP="00F27395">
      <w:pPr>
        <w:pStyle w:val="NoSpacing"/>
      </w:pPr>
    </w:p>
    <w:p w14:paraId="15D7E025" w14:textId="4523FE7B" w:rsidR="00F27395" w:rsidRDefault="00F27395" w:rsidP="00F27395">
      <w:pPr>
        <w:pStyle w:val="NoSpacing"/>
      </w:pPr>
      <w:r>
        <w:t xml:space="preserve">  7 </w:t>
      </w:r>
      <w:r>
        <w:t>Feb.1490</w:t>
      </w:r>
      <w:r>
        <w:tab/>
        <w:t>He became Rector.</w:t>
      </w:r>
    </w:p>
    <w:p w14:paraId="15BEA00B" w14:textId="4C1682B7" w:rsidR="00F27395" w:rsidRDefault="00F27395" w:rsidP="00F27395">
      <w:pPr>
        <w:pStyle w:val="NoSpacing"/>
      </w:pPr>
      <w:r>
        <w:tab/>
      </w:r>
      <w:r>
        <w:tab/>
        <w:t>(</w:t>
      </w:r>
      <w:hyperlink r:id="rId6" w:history="1">
        <w:r w:rsidRPr="007F7FD7">
          <w:rPr>
            <w:rStyle w:val="Hyperlink"/>
          </w:rPr>
          <w:t>www.melocki.org.uk/diocese/Credenhill.html</w:t>
        </w:r>
      </w:hyperlink>
      <w:r>
        <w:t>)</w:t>
      </w:r>
    </w:p>
    <w:p w14:paraId="16A1742F" w14:textId="43B3D0F2" w:rsidR="00F27395" w:rsidRDefault="00F27395" w:rsidP="00F27395">
      <w:pPr>
        <w:pStyle w:val="NoSpacing"/>
      </w:pPr>
      <w:r>
        <w:t xml:space="preserve">  5 Dec.1508</w:t>
      </w:r>
      <w:r>
        <w:tab/>
        <w:t>He had died by this time.   (ibid.)</w:t>
      </w:r>
      <w:bookmarkStart w:id="0" w:name="_GoBack"/>
      <w:bookmarkEnd w:id="0"/>
    </w:p>
    <w:p w14:paraId="4D0E8D1A" w14:textId="77777777" w:rsidR="00F27395" w:rsidRDefault="00F27395" w:rsidP="00F27395">
      <w:pPr>
        <w:pStyle w:val="NoSpacing"/>
      </w:pPr>
    </w:p>
    <w:p w14:paraId="424806BF" w14:textId="77777777" w:rsidR="00F27395" w:rsidRDefault="00F27395" w:rsidP="00F27395">
      <w:pPr>
        <w:pStyle w:val="NoSpacing"/>
      </w:pPr>
    </w:p>
    <w:p w14:paraId="6037A13B" w14:textId="77777777" w:rsidR="00F27395" w:rsidRPr="000B537F" w:rsidRDefault="00F27395" w:rsidP="00F27395">
      <w:pPr>
        <w:pStyle w:val="NoSpacing"/>
      </w:pPr>
      <w:r>
        <w:t>4 March 2020</w:t>
      </w:r>
    </w:p>
    <w:p w14:paraId="78B03570" w14:textId="51313816" w:rsidR="006B2F86" w:rsidRPr="00F27395" w:rsidRDefault="00F27395" w:rsidP="00E71FC3">
      <w:pPr>
        <w:pStyle w:val="NoSpacing"/>
      </w:pPr>
    </w:p>
    <w:sectPr w:rsidR="006B2F86" w:rsidRPr="00F2739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6DEBA" w14:textId="77777777" w:rsidR="00F27395" w:rsidRDefault="00F27395" w:rsidP="00E71FC3">
      <w:pPr>
        <w:spacing w:after="0" w:line="240" w:lineRule="auto"/>
      </w:pPr>
      <w:r>
        <w:separator/>
      </w:r>
    </w:p>
  </w:endnote>
  <w:endnote w:type="continuationSeparator" w:id="0">
    <w:p w14:paraId="03EC572C" w14:textId="77777777" w:rsidR="00F27395" w:rsidRDefault="00F273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0B25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EF4EA" w14:textId="77777777" w:rsidR="00F27395" w:rsidRDefault="00F27395" w:rsidP="00E71FC3">
      <w:pPr>
        <w:spacing w:after="0" w:line="240" w:lineRule="auto"/>
      </w:pPr>
      <w:r>
        <w:separator/>
      </w:r>
    </w:p>
  </w:footnote>
  <w:footnote w:type="continuationSeparator" w:id="0">
    <w:p w14:paraId="0A7BB361" w14:textId="77777777" w:rsidR="00F27395" w:rsidRDefault="00F273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395"/>
    <w:rsid w:val="001A7C09"/>
    <w:rsid w:val="00577BD5"/>
    <w:rsid w:val="006A1F77"/>
    <w:rsid w:val="00733BE7"/>
    <w:rsid w:val="00AB52E8"/>
    <w:rsid w:val="00B16D3F"/>
    <w:rsid w:val="00E71FC3"/>
    <w:rsid w:val="00EF4813"/>
    <w:rsid w:val="00F2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0F1DA"/>
  <w15:chartTrackingRefBased/>
  <w15:docId w15:val="{EEAFA6A3-2A59-418D-9631-50F39EEC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273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redenhi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2020-03-04T21:46:00Z</dcterms:created>
  <dcterms:modified xsi:type="dcterms:W3CDTF">2020-03-04T21:48:00Z</dcterms:modified>
</cp:coreProperties>
</file>